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004A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004A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8004A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8004A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8004A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8004A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8004A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22237A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8004A7">
        <w:rPr>
          <w:b w:val="0"/>
        </w:rPr>
        <w:t xml:space="preserve"> 3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8004A7" w:rsidP="00232C8F">
            <w:r>
              <w:t>Заместитель директора по ВР (Заместитель директора школы)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8004A7" w:rsidP="00232C8F">
            <w:r>
              <w:t>21614 03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8004A7" w:rsidRPr="008004A7">
        <w:rPr>
          <w:rStyle w:val="aa"/>
        </w:rPr>
        <w:t xml:space="preserve"> Административно-управленческий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8004A7" w:rsidRPr="008004A7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8004A7" w:rsidRPr="008004A7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8004A7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8004A7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8004A7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8004A7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8004A7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8004A7" w:rsidP="0098630F">
            <w:pPr>
              <w:jc w:val="center"/>
            </w:pPr>
            <w:r>
              <w:t>181-683-944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22237A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22237A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8004A7" w:rsidRPr="008004A7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8004A7" w:rsidRPr="008004A7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22237A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12B9A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12B9A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12B9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12B9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E12B9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E12B9A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012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012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012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012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012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012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B012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22237A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E12B9A" w:rsidRPr="00E12B9A">
        <w:rPr>
          <w:i/>
          <w:u w:val="single"/>
        </w:rPr>
        <w:t>1. Рекомендации по улучшению условий труда: не требуются</w:t>
      </w:r>
      <w:r w:rsidR="00E12B9A" w:rsidRPr="00E12B9A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B36655" w:rsidRPr="00B36655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004A7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004A7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8004A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8004A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004A7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004A7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8004A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8004A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004A7" w:rsidRPr="008004A7" w:rsidTr="008004A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</w:tr>
      <w:tr w:rsidR="008004A7" w:rsidRPr="008004A7" w:rsidTr="008004A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(дата)</w:t>
            </w:r>
          </w:p>
        </w:tc>
      </w:tr>
      <w:tr w:rsidR="008004A7" w:rsidRPr="008004A7" w:rsidTr="008004A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</w:tr>
      <w:tr w:rsidR="008004A7" w:rsidRPr="008004A7" w:rsidTr="008004A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(дата)</w:t>
            </w:r>
          </w:p>
        </w:tc>
      </w:tr>
      <w:tr w:rsidR="008004A7" w:rsidRPr="008004A7" w:rsidTr="008004A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4A7" w:rsidRPr="008004A7" w:rsidRDefault="008004A7" w:rsidP="004E51DC">
            <w:pPr>
              <w:pStyle w:val="a8"/>
            </w:pPr>
          </w:p>
        </w:tc>
      </w:tr>
      <w:tr w:rsidR="008004A7" w:rsidRPr="008004A7" w:rsidTr="008004A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004A7" w:rsidRPr="008004A7" w:rsidRDefault="008004A7" w:rsidP="004E51DC">
            <w:pPr>
              <w:pStyle w:val="a8"/>
              <w:rPr>
                <w:vertAlign w:val="superscript"/>
              </w:rPr>
            </w:pPr>
            <w:r w:rsidRPr="008004A7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12B9A" w:rsidTr="00E12B9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12B9A" w:rsidRDefault="00E12B9A" w:rsidP="003C5C39">
            <w:pPr>
              <w:pStyle w:val="a8"/>
            </w:pPr>
            <w:r w:rsidRPr="00E12B9A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12B9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12B9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12B9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12B9A" w:rsidRDefault="00E12B9A" w:rsidP="003C5C39">
            <w:pPr>
              <w:pStyle w:val="a8"/>
            </w:pPr>
            <w:r w:rsidRPr="00E12B9A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12B9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12B9A" w:rsidRDefault="00B36655" w:rsidP="003C5C39">
            <w:pPr>
              <w:pStyle w:val="a8"/>
            </w:pPr>
            <w:r>
              <w:t>26.11.2020</w:t>
            </w:r>
          </w:p>
        </w:tc>
      </w:tr>
      <w:tr w:rsidR="00EF07A3" w:rsidRPr="00E12B9A" w:rsidTr="00E12B9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12B9A" w:rsidRDefault="00E12B9A" w:rsidP="003C5C39">
            <w:pPr>
              <w:pStyle w:val="a8"/>
              <w:rPr>
                <w:b/>
                <w:vertAlign w:val="superscript"/>
              </w:rPr>
            </w:pPr>
            <w:r w:rsidRPr="00E12B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12B9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12B9A" w:rsidRDefault="00E12B9A" w:rsidP="00EF07A3">
            <w:pPr>
              <w:pStyle w:val="a8"/>
              <w:rPr>
                <w:b/>
                <w:vertAlign w:val="superscript"/>
              </w:rPr>
            </w:pPr>
            <w:r w:rsidRPr="00E12B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12B9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12B9A" w:rsidRDefault="00E12B9A" w:rsidP="00EF07A3">
            <w:pPr>
              <w:pStyle w:val="a8"/>
              <w:rPr>
                <w:b/>
                <w:vertAlign w:val="superscript"/>
              </w:rPr>
            </w:pPr>
            <w:r w:rsidRPr="00E12B9A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E12B9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12B9A" w:rsidRDefault="00E12B9A" w:rsidP="00EF07A3">
            <w:pPr>
              <w:pStyle w:val="a8"/>
              <w:rPr>
                <w:vertAlign w:val="superscript"/>
              </w:rPr>
            </w:pPr>
            <w:r w:rsidRPr="00E12B9A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8004A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004A7" w:rsidP="004E51DC">
            <w:pPr>
              <w:pStyle w:val="a8"/>
            </w:pPr>
            <w:r>
              <w:t>Пирогова Ирина Юрьевна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8004A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7A" w:rsidRDefault="0022237A" w:rsidP="0076042D">
      <w:pPr>
        <w:pStyle w:val="a9"/>
      </w:pPr>
      <w:r>
        <w:separator/>
      </w:r>
    </w:p>
  </w:endnote>
  <w:endnote w:type="continuationSeparator" w:id="0">
    <w:p w:rsidR="0022237A" w:rsidRDefault="00222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8004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36655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36655" w:rsidRPr="00B36655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7A" w:rsidRDefault="0022237A" w:rsidP="0076042D">
      <w:pPr>
        <w:pStyle w:val="a9"/>
      </w:pPr>
      <w:r>
        <w:separator/>
      </w:r>
    </w:p>
  </w:footnote>
  <w:footnote w:type="continuationSeparator" w:id="0">
    <w:p w:rsidR="0022237A" w:rsidRDefault="00222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Административно-управлен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1614 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3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3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F5DE8221834149B991A88DD3223EF053"/>
    <w:docVar w:name="rm_id" w:val="3"/>
    <w:docVar w:name="rm_name" w:val="                                          "/>
    <w:docVar w:name="rm_number" w:val=" 3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22237A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2237A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004A7"/>
    <w:rsid w:val="00835248"/>
    <w:rsid w:val="00883461"/>
    <w:rsid w:val="008E68DE"/>
    <w:rsid w:val="008E70C1"/>
    <w:rsid w:val="0090588D"/>
    <w:rsid w:val="0092778A"/>
    <w:rsid w:val="00931E64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36655"/>
    <w:rsid w:val="00B51DBC"/>
    <w:rsid w:val="00BA5029"/>
    <w:rsid w:val="00BB012F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12B9A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34D51918-322A-4014-9911-F6D5D40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2020-11-20T07:43:00Z</dcterms:created>
  <dcterms:modified xsi:type="dcterms:W3CDTF">2020-11-27T04:51:00Z</dcterms:modified>
</cp:coreProperties>
</file>